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59A18" w14:textId="495CBE30"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4B675CAE" wp14:editId="575B6111">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322EF33E"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675CAE"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322EF33E"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903A8C">
        <w:rPr>
          <w:b/>
          <w:color w:val="007C31"/>
          <w:sz w:val="48"/>
          <w:szCs w:val="48"/>
        </w:rPr>
        <w:t>286</w:t>
      </w:r>
      <w:r w:rsidR="00C30802" w:rsidRPr="00C30802">
        <w:rPr>
          <w:b/>
          <w:color w:val="007C31"/>
          <w:sz w:val="48"/>
          <w:szCs w:val="48"/>
        </w:rPr>
        <w:t xml:space="preserve"> ‘</w:t>
      </w:r>
      <w:r w:rsidR="00903A8C">
        <w:rPr>
          <w:b/>
          <w:color w:val="007C31"/>
          <w:sz w:val="48"/>
          <w:szCs w:val="48"/>
        </w:rPr>
        <w:t>Establishment of the Privacy Sub-Committee into the SEC</w:t>
      </w:r>
      <w:r w:rsidR="00C30802" w:rsidRPr="00C30802">
        <w:rPr>
          <w:b/>
          <w:color w:val="007C31"/>
          <w:sz w:val="48"/>
          <w:szCs w:val="48"/>
        </w:rPr>
        <w:t>’</w:t>
      </w:r>
    </w:p>
    <w:p w14:paraId="310543F7"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320D2BE1" w14:textId="77777777" w:rsidR="00C30802" w:rsidRDefault="00AF2270" w:rsidP="00C30802">
      <w:pPr>
        <w:pStyle w:val="Subtitle"/>
      </w:pPr>
      <w:r>
        <w:t>Responding to this consultation</w:t>
      </w:r>
    </w:p>
    <w:p w14:paraId="3E5925B7" w14:textId="37CC4690" w:rsidR="00675414" w:rsidRDefault="00675414" w:rsidP="00675414">
      <w:r>
        <w:t xml:space="preserve">This is the Modification Report Consultation for </w:t>
      </w:r>
      <w:hyperlink r:id="rId11" w:history="1">
        <w:r w:rsidRPr="006E5580">
          <w:rPr>
            <w:rStyle w:val="Hyperlink"/>
          </w:rPr>
          <w:t>MP</w:t>
        </w:r>
        <w:r w:rsidR="006E5580" w:rsidRPr="006E5580">
          <w:rPr>
            <w:rStyle w:val="Hyperlink"/>
          </w:rPr>
          <w:t>286 ‘Establishment of the Privacy Sub-Committee into the SEC’.</w:t>
        </w:r>
      </w:hyperlink>
      <w:r w:rsidR="006E5580">
        <w:t xml:space="preserve"> </w:t>
      </w:r>
    </w:p>
    <w:p w14:paraId="7D08A230"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4F42FAEE" w14:textId="7D5AE3C3"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6E5580" w:rsidRPr="006E5580">
        <w:t>286</w:t>
      </w:r>
      <w:r>
        <w:t xml:space="preserve"> </w:t>
      </w:r>
      <w:r w:rsidR="006A08A5">
        <w:t>Modification Report</w:t>
      </w:r>
      <w:r>
        <w:t xml:space="preserve"> Consultation response’.</w:t>
      </w:r>
    </w:p>
    <w:p w14:paraId="57A16117" w14:textId="231367D9" w:rsidR="00C30802" w:rsidRDefault="00AF2270" w:rsidP="00AF2270">
      <w:r>
        <w:t xml:space="preserve">If you have any questions or </w:t>
      </w:r>
      <w:proofErr w:type="gramStart"/>
      <w:r>
        <w:t>you wish</w:t>
      </w:r>
      <w:proofErr w:type="gramEnd"/>
      <w:r>
        <w:t xml:space="preserve"> to respond verbally, please contact </w:t>
      </w:r>
      <w:r w:rsidR="006E5580">
        <w:t xml:space="preserve">Ben Giblin </w:t>
      </w:r>
      <w:r>
        <w:t xml:space="preserve">on 020 </w:t>
      </w:r>
      <w:r w:rsidR="00165F1E">
        <w:t>3934 8646</w:t>
      </w:r>
      <w:r>
        <w:t xml:space="preserve"> or email </w:t>
      </w:r>
      <w:hyperlink r:id="rId13" w:history="1">
        <w:r w:rsidRPr="00711D1D">
          <w:rPr>
            <w:rStyle w:val="Hyperlink"/>
          </w:rPr>
          <w:t>sec.change@gemserv.com</w:t>
        </w:r>
      </w:hyperlink>
      <w:r>
        <w:t>.</w:t>
      </w:r>
    </w:p>
    <w:p w14:paraId="65168705" w14:textId="77777777" w:rsidR="00AF2270" w:rsidRDefault="00AF2270" w:rsidP="00AF2270">
      <w:pPr>
        <w:pStyle w:val="Subtitle"/>
      </w:pPr>
      <w:r>
        <w:t>Deadline for responses</w:t>
      </w:r>
    </w:p>
    <w:p w14:paraId="2C46B896" w14:textId="4E407E97" w:rsidR="00AF2270" w:rsidRDefault="00AF2270" w:rsidP="00C30802">
      <w:r>
        <w:t xml:space="preserve">This consultation will close at </w:t>
      </w:r>
      <w:r w:rsidRPr="008D29ED">
        <w:rPr>
          <w:b/>
        </w:rPr>
        <w:t>17:00</w:t>
      </w:r>
      <w:r>
        <w:t xml:space="preserve"> on </w:t>
      </w:r>
      <w:r w:rsidR="00912BFA" w:rsidRPr="00912BFA">
        <w:rPr>
          <w:b/>
          <w:bCs/>
        </w:rPr>
        <w:t>Monday 12 May 2025</w:t>
      </w:r>
      <w:r w:rsidR="00912BFA">
        <w:t xml:space="preserve">. </w:t>
      </w:r>
    </w:p>
    <w:p w14:paraId="3024304E" w14:textId="77777777" w:rsidR="00AF2270" w:rsidRDefault="00AF2270" w:rsidP="00C30802">
      <w:r>
        <w:t xml:space="preserve">The </w:t>
      </w:r>
      <w:r w:rsidR="006A08A5">
        <w:t>Change Board</w:t>
      </w:r>
      <w:r>
        <w:t xml:space="preserve"> may not be able to consider late responses.</w:t>
      </w:r>
    </w:p>
    <w:p w14:paraId="775DE3B2" w14:textId="77777777" w:rsidR="00C30802" w:rsidRDefault="00C30802" w:rsidP="00C30802"/>
    <w:p w14:paraId="67F508D1" w14:textId="77777777" w:rsidR="00675414" w:rsidRDefault="00675414" w:rsidP="00C30802">
      <w:pPr>
        <w:pStyle w:val="Subtitle"/>
        <w:pageBreakBefore/>
      </w:pPr>
      <w:r>
        <w:lastRenderedPageBreak/>
        <w:t>Summary of the proposal</w:t>
      </w:r>
    </w:p>
    <w:p w14:paraId="3E601C28" w14:textId="77777777" w:rsidR="00675414" w:rsidRDefault="00675414" w:rsidP="00675414">
      <w:pPr>
        <w:pStyle w:val="Heading2"/>
      </w:pPr>
      <w:r>
        <w:t>What is the issue?</w:t>
      </w:r>
    </w:p>
    <w:p w14:paraId="2F8F4A04" w14:textId="77777777" w:rsidR="00593D65" w:rsidRPr="00593D65" w:rsidRDefault="00593D65" w:rsidP="00593D65">
      <w:r w:rsidRPr="00593D65">
        <w:t>Privacy matters are important as a failure to act appropriately may negatively impact the image of the SMIP and ultimately be detrimental to wider net zero goals. It is critically important that the PSC is established within the SEC to ensure that data matters are dealt with appropriately and the responsibilities of the PSC can only be transferred or removed by a modification to the SEC, if industry agrees.</w:t>
      </w:r>
    </w:p>
    <w:p w14:paraId="0FE61986" w14:textId="27173F1D" w:rsidR="00675414" w:rsidRPr="00593D65" w:rsidRDefault="00593D65" w:rsidP="00593D65">
      <w:r w:rsidRPr="00593D65">
        <w:t>The PSC has a responsibility to periodically review Section I ‘Data Privacy’ and the PCF to ensure its effectiveness and appropriateness. At the conclusion of a review, if an issue is found, the PSC cannot subsequently raise a Draft Proposal to fix the identified problem. This is because the PSC currently does not have the power to raise Draft Proposals.</w:t>
      </w:r>
    </w:p>
    <w:p w14:paraId="36601EDA" w14:textId="77777777" w:rsidR="00593D65" w:rsidRPr="00F43305" w:rsidRDefault="00593D65" w:rsidP="00593D65"/>
    <w:p w14:paraId="096DD524" w14:textId="77777777" w:rsidR="00675414" w:rsidRDefault="00675414" w:rsidP="00675414">
      <w:pPr>
        <w:pStyle w:val="Heading2"/>
      </w:pPr>
      <w:r>
        <w:t>What is the solution?</w:t>
      </w:r>
    </w:p>
    <w:p w14:paraId="0AC776FC" w14:textId="5EA1A7F5" w:rsidR="00675414" w:rsidRPr="0092558F" w:rsidRDefault="0092558F" w:rsidP="00675414">
      <w:r w:rsidRPr="0092558F">
        <w:t>The Proposed Solution is to add the responsibilities of the PSC which are currently detailed in the PSC Terms of Reference into Section I ‘Data Privacy’. Changes have also been drafted to Section D ‘Modification Process’ to allow the PSC to raise Draft Proposals.</w:t>
      </w:r>
    </w:p>
    <w:p w14:paraId="28372460" w14:textId="77777777" w:rsidR="0092558F" w:rsidRDefault="0092558F" w:rsidP="00675414"/>
    <w:p w14:paraId="212C47B0" w14:textId="77777777" w:rsidR="00675414" w:rsidRDefault="00675414" w:rsidP="00675414">
      <w:pPr>
        <w:pStyle w:val="Heading2"/>
      </w:pPr>
      <w:r>
        <w:t>Will I be impacted?</w:t>
      </w:r>
    </w:p>
    <w:p w14:paraId="3AC6EFDF" w14:textId="657336AD" w:rsidR="00675414" w:rsidRDefault="00675414" w:rsidP="00675414">
      <w:r>
        <w:t>MP</w:t>
      </w:r>
      <w:r w:rsidR="00097427">
        <w:t>286</w:t>
      </w:r>
      <w:r>
        <w:t xml:space="preserve"> is expected to impact the following SEC Parties:</w:t>
      </w:r>
    </w:p>
    <w:p w14:paraId="7CED1C0B" w14:textId="62C70D9E" w:rsidR="00675414" w:rsidRPr="00097427" w:rsidRDefault="00097427" w:rsidP="00675414">
      <w:pPr>
        <w:pStyle w:val="ListParagraph"/>
      </w:pPr>
      <w:r w:rsidRPr="00097427">
        <w:t>Suppliers</w:t>
      </w:r>
    </w:p>
    <w:p w14:paraId="1BC838FF" w14:textId="09565ABB" w:rsidR="00097427" w:rsidRPr="00097427" w:rsidRDefault="00097427" w:rsidP="00675414">
      <w:pPr>
        <w:pStyle w:val="ListParagraph"/>
      </w:pPr>
      <w:r w:rsidRPr="00097427">
        <w:t>Network Parties</w:t>
      </w:r>
    </w:p>
    <w:p w14:paraId="3FADAC0A" w14:textId="7F0335BF" w:rsidR="00097427" w:rsidRPr="00097427" w:rsidRDefault="00097427" w:rsidP="00675414">
      <w:pPr>
        <w:pStyle w:val="ListParagraph"/>
      </w:pPr>
      <w:r w:rsidRPr="00097427">
        <w:t>Other Users</w:t>
      </w:r>
    </w:p>
    <w:p w14:paraId="2F59D0A0" w14:textId="77777777" w:rsidR="00675414" w:rsidRPr="00675414" w:rsidRDefault="00675414" w:rsidP="00675414">
      <w:r>
        <w:t>Full details of how this modification may impact you can be found in the Modification Report.</w:t>
      </w:r>
    </w:p>
    <w:p w14:paraId="23A56311"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A796E1F" w14:textId="77777777" w:rsidTr="00FD220E">
        <w:trPr>
          <w:tblHeader/>
        </w:trPr>
        <w:tc>
          <w:tcPr>
            <w:tcW w:w="5000" w:type="pct"/>
            <w:gridSpan w:val="2"/>
            <w:shd w:val="clear" w:color="auto" w:fill="007C31"/>
          </w:tcPr>
          <w:p w14:paraId="1AD64DF5" w14:textId="77777777" w:rsidR="00E25A4D" w:rsidRPr="00687160" w:rsidRDefault="00E25A4D" w:rsidP="00FD220E">
            <w:pPr>
              <w:pStyle w:val="Questiontitle"/>
              <w:rPr>
                <w:color w:val="007C31"/>
              </w:rPr>
            </w:pPr>
            <w:r>
              <w:t>Respondent details</w:t>
            </w:r>
          </w:p>
        </w:tc>
      </w:tr>
      <w:tr w:rsidR="00E25A4D" w14:paraId="16F9C1CC" w14:textId="77777777" w:rsidTr="00E25A4D">
        <w:tc>
          <w:tcPr>
            <w:tcW w:w="1400" w:type="pct"/>
          </w:tcPr>
          <w:p w14:paraId="0F8264FF" w14:textId="77777777" w:rsidR="00E25A4D" w:rsidRPr="00C30802" w:rsidRDefault="00E25A4D" w:rsidP="00FD220E">
            <w:pPr>
              <w:pStyle w:val="Questionbodytext"/>
              <w:rPr>
                <w:b/>
              </w:rPr>
            </w:pPr>
            <w:r>
              <w:rPr>
                <w:b/>
              </w:rPr>
              <w:t>Name</w:t>
            </w:r>
          </w:p>
        </w:tc>
        <w:sdt>
          <w:sdtPr>
            <w:id w:val="-754973557"/>
            <w:placeholder>
              <w:docPart w:val="0B28ACDF8D5B4EFA8E3C0DDD69500220"/>
            </w:placeholder>
            <w:temporary/>
            <w:showingPlcHdr/>
            <w15:appearance w15:val="hidden"/>
          </w:sdtPr>
          <w:sdtContent>
            <w:tc>
              <w:tcPr>
                <w:tcW w:w="3600" w:type="pct"/>
              </w:tcPr>
              <w:p w14:paraId="186933ED"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6AEB4530" w14:textId="77777777" w:rsidTr="00E25A4D">
        <w:tc>
          <w:tcPr>
            <w:tcW w:w="1400" w:type="pct"/>
          </w:tcPr>
          <w:p w14:paraId="068C7984" w14:textId="77777777" w:rsidR="00E25A4D" w:rsidRPr="00C30802" w:rsidRDefault="00E25A4D" w:rsidP="00FD220E">
            <w:pPr>
              <w:pStyle w:val="Questionbodytext"/>
              <w:rPr>
                <w:b/>
              </w:rPr>
            </w:pPr>
            <w:r>
              <w:rPr>
                <w:b/>
              </w:rPr>
              <w:t>Organisation</w:t>
            </w:r>
          </w:p>
        </w:tc>
        <w:sdt>
          <w:sdtPr>
            <w:id w:val="-1476146406"/>
            <w:placeholder>
              <w:docPart w:val="ACA097288DB8475288B48CB0BBD89A20"/>
            </w:placeholder>
            <w:temporary/>
            <w:showingPlcHdr/>
            <w15:appearance w15:val="hidden"/>
          </w:sdtPr>
          <w:sdtContent>
            <w:tc>
              <w:tcPr>
                <w:tcW w:w="3600" w:type="pct"/>
              </w:tcPr>
              <w:p w14:paraId="561E7E97"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27EF1AFC" w14:textId="77777777" w:rsidTr="00E25A4D">
        <w:tc>
          <w:tcPr>
            <w:tcW w:w="1400" w:type="pct"/>
          </w:tcPr>
          <w:p w14:paraId="5ECA3693" w14:textId="77777777" w:rsidR="00E25A4D" w:rsidRDefault="00E25A4D" w:rsidP="00FD220E">
            <w:pPr>
              <w:pStyle w:val="Questionbodytext"/>
              <w:rPr>
                <w:b/>
              </w:rPr>
            </w:pPr>
            <w:r>
              <w:rPr>
                <w:b/>
              </w:rPr>
              <w:t>Phone number</w:t>
            </w:r>
          </w:p>
        </w:tc>
        <w:sdt>
          <w:sdtPr>
            <w:id w:val="612334753"/>
            <w:placeholder>
              <w:docPart w:val="E9FF4ABC0C3044FEB04EE126A674F960"/>
            </w:placeholder>
            <w:temporary/>
            <w:showingPlcHdr/>
            <w15:appearance w15:val="hidden"/>
          </w:sdtPr>
          <w:sdtContent>
            <w:tc>
              <w:tcPr>
                <w:tcW w:w="3600" w:type="pct"/>
              </w:tcPr>
              <w:p w14:paraId="0E9C943A"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AEB0BF1"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BF5B1A3" w14:textId="77777777" w:rsidTr="00FD220E">
        <w:trPr>
          <w:tblHeader/>
        </w:trPr>
        <w:tc>
          <w:tcPr>
            <w:tcW w:w="5000" w:type="pct"/>
            <w:gridSpan w:val="2"/>
            <w:shd w:val="clear" w:color="auto" w:fill="007C31"/>
          </w:tcPr>
          <w:p w14:paraId="4635E096" w14:textId="77777777" w:rsidR="00E25A4D" w:rsidRPr="00687160" w:rsidRDefault="00E25A4D" w:rsidP="00FD220E">
            <w:pPr>
              <w:pStyle w:val="Questiontitle"/>
              <w:rPr>
                <w:color w:val="007C31"/>
              </w:rPr>
            </w:pPr>
            <w:r>
              <w:t>Parties represented</w:t>
            </w:r>
          </w:p>
        </w:tc>
      </w:tr>
      <w:tr w:rsidR="00E25A4D" w14:paraId="7E2FE1F5" w14:textId="77777777" w:rsidTr="00FD220E">
        <w:tc>
          <w:tcPr>
            <w:tcW w:w="1400" w:type="pct"/>
          </w:tcPr>
          <w:p w14:paraId="3BAC7735" w14:textId="77777777" w:rsidR="00E25A4D" w:rsidRPr="00C30802" w:rsidRDefault="00E25A4D" w:rsidP="00FD220E">
            <w:pPr>
              <w:pStyle w:val="Questionbodytext"/>
              <w:rPr>
                <w:b/>
              </w:rPr>
            </w:pPr>
            <w:r>
              <w:rPr>
                <w:b/>
              </w:rPr>
              <w:t>Party Category</w:t>
            </w:r>
          </w:p>
        </w:tc>
        <w:sdt>
          <w:sdtPr>
            <w:id w:val="-1655824397"/>
            <w:placeholder>
              <w:docPart w:val="C236D79A3D4145E5AF9FE4BFD0FBAC0C"/>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Content>
            <w:tc>
              <w:tcPr>
                <w:tcW w:w="3600" w:type="pct"/>
              </w:tcPr>
              <w:p w14:paraId="6266008C"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26978EDC" w14:textId="77777777" w:rsidTr="00FD220E">
        <w:tc>
          <w:tcPr>
            <w:tcW w:w="1400" w:type="pct"/>
          </w:tcPr>
          <w:p w14:paraId="0DFC71D0" w14:textId="77777777" w:rsidR="00E25A4D" w:rsidRPr="00C30802" w:rsidRDefault="00E25A4D" w:rsidP="00FD220E">
            <w:pPr>
              <w:pStyle w:val="Questionbodytext"/>
              <w:rPr>
                <w:b/>
              </w:rPr>
            </w:pPr>
            <w:r>
              <w:rPr>
                <w:b/>
              </w:rPr>
              <w:t>Parties represented</w:t>
            </w:r>
          </w:p>
        </w:tc>
        <w:sdt>
          <w:sdtPr>
            <w:id w:val="-1350016662"/>
            <w:placeholder>
              <w:docPart w:val="5EC6F00E8238445D917C20268DA1DE30"/>
            </w:placeholder>
            <w:temporary/>
            <w:showingPlcHdr/>
            <w15:appearance w15:val="hidden"/>
          </w:sdtPr>
          <w:sdtContent>
            <w:tc>
              <w:tcPr>
                <w:tcW w:w="3600" w:type="pct"/>
              </w:tcPr>
              <w:p w14:paraId="28A6EB2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F504C0A"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048F070" w14:textId="77777777" w:rsidTr="00FD220E">
        <w:trPr>
          <w:tblHeader/>
        </w:trPr>
        <w:tc>
          <w:tcPr>
            <w:tcW w:w="5000" w:type="pct"/>
            <w:gridSpan w:val="2"/>
            <w:shd w:val="clear" w:color="auto" w:fill="007C31"/>
          </w:tcPr>
          <w:p w14:paraId="6681E55C" w14:textId="77777777" w:rsidR="00E25A4D" w:rsidRPr="00687160" w:rsidRDefault="00E25A4D" w:rsidP="00FD220E">
            <w:pPr>
              <w:pStyle w:val="Questiontitle"/>
              <w:rPr>
                <w:color w:val="007C31"/>
              </w:rPr>
            </w:pPr>
            <w:r>
              <w:t>Confidential information</w:t>
            </w:r>
          </w:p>
        </w:tc>
      </w:tr>
      <w:tr w:rsidR="00E25A4D" w14:paraId="1821335F" w14:textId="77777777" w:rsidTr="00FD220E">
        <w:trPr>
          <w:tblHeader/>
        </w:trPr>
        <w:tc>
          <w:tcPr>
            <w:tcW w:w="5000" w:type="pct"/>
            <w:gridSpan w:val="2"/>
          </w:tcPr>
          <w:p w14:paraId="293CAF63" w14:textId="77777777" w:rsidR="00E25A4D" w:rsidRPr="00285942" w:rsidRDefault="00E25A4D" w:rsidP="00FD220E">
            <w:pPr>
              <w:pStyle w:val="Questionheader"/>
              <w:jc w:val="left"/>
            </w:pPr>
            <w:r>
              <w:t>Does your response contain any confidential information?</w:t>
            </w:r>
          </w:p>
        </w:tc>
      </w:tr>
      <w:tr w:rsidR="00E25A4D" w14:paraId="5B65EFDA" w14:textId="77777777" w:rsidTr="004B676D">
        <w:tc>
          <w:tcPr>
            <w:tcW w:w="1400" w:type="pct"/>
          </w:tcPr>
          <w:p w14:paraId="4CBC8526" w14:textId="77777777" w:rsidR="00C41EC0" w:rsidRPr="00C30802" w:rsidRDefault="00C41EC0" w:rsidP="00FD220E">
            <w:pPr>
              <w:pStyle w:val="Questionbodytext"/>
              <w:rPr>
                <w:b/>
              </w:rPr>
            </w:pPr>
            <w:r>
              <w:rPr>
                <w:b/>
              </w:rPr>
              <w:t>Response</w:t>
            </w:r>
          </w:p>
        </w:tc>
        <w:sdt>
          <w:sdtPr>
            <w:id w:val="2026977850"/>
            <w:placeholder>
              <w:docPart w:val="8418BB79C5774FE085BD038044F39693"/>
            </w:placeholder>
            <w:temporary/>
            <w:showingPlcHdr/>
            <w:comboBox>
              <w:listItem w:displayText="Yes" w:value="Yes"/>
              <w:listItem w:displayText="No" w:value="No"/>
            </w:comboBox>
          </w:sdtPr>
          <w:sdtContent>
            <w:tc>
              <w:tcPr>
                <w:tcW w:w="3600" w:type="pct"/>
              </w:tcPr>
              <w:p w14:paraId="774CE123"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3C3A227A" w14:textId="77777777" w:rsidTr="00E25A4D">
        <w:tc>
          <w:tcPr>
            <w:tcW w:w="5000" w:type="pct"/>
            <w:gridSpan w:val="2"/>
          </w:tcPr>
          <w:p w14:paraId="70AF6D03"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4F5FEBC"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D49744B" w14:textId="77777777" w:rsidR="004371AB" w:rsidRDefault="004371AB" w:rsidP="002F5392"/>
    <w:p w14:paraId="25FF3026"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91ACB1C" w14:textId="77777777" w:rsidTr="00F827C9">
        <w:trPr>
          <w:tblHeader/>
        </w:trPr>
        <w:tc>
          <w:tcPr>
            <w:tcW w:w="5000" w:type="pct"/>
            <w:gridSpan w:val="2"/>
            <w:shd w:val="clear" w:color="auto" w:fill="007C31"/>
          </w:tcPr>
          <w:p w14:paraId="49E6DF8C" w14:textId="77777777" w:rsidR="00EF290F" w:rsidRPr="00687160" w:rsidRDefault="006A08A5" w:rsidP="00F827C9">
            <w:pPr>
              <w:pStyle w:val="Questiontitle"/>
              <w:rPr>
                <w:color w:val="007C31"/>
              </w:rPr>
            </w:pPr>
            <w:r>
              <w:t>Question 1</w:t>
            </w:r>
          </w:p>
        </w:tc>
      </w:tr>
      <w:tr w:rsidR="00EF290F" w14:paraId="6EABA807" w14:textId="77777777" w:rsidTr="00F827C9">
        <w:trPr>
          <w:tblHeader/>
        </w:trPr>
        <w:tc>
          <w:tcPr>
            <w:tcW w:w="5000" w:type="pct"/>
            <w:gridSpan w:val="2"/>
          </w:tcPr>
          <w:p w14:paraId="53EED56D" w14:textId="74AAD093" w:rsidR="00EF290F" w:rsidRDefault="00EF290F" w:rsidP="00F827C9">
            <w:pPr>
              <w:pStyle w:val="Questionheader"/>
              <w:jc w:val="left"/>
            </w:pPr>
            <w:r>
              <w:t>Do you believe that MP</w:t>
            </w:r>
            <w:r w:rsidR="001038B8">
              <w:t>286</w:t>
            </w:r>
            <w:r>
              <w:t xml:space="preserve"> </w:t>
            </w:r>
            <w:r w:rsidR="006A08A5">
              <w:t>should be approved</w:t>
            </w:r>
            <w:r w:rsidR="00E336A1">
              <w:t xml:space="preserve"> or rejected</w:t>
            </w:r>
            <w:r>
              <w:t>?</w:t>
            </w:r>
          </w:p>
          <w:p w14:paraId="0C7E91CA"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7D174EA5" w14:textId="77777777" w:rsidTr="00F827C9">
        <w:tc>
          <w:tcPr>
            <w:tcW w:w="790" w:type="pct"/>
          </w:tcPr>
          <w:p w14:paraId="4A5A16D8" w14:textId="77777777" w:rsidR="00EF290F" w:rsidRPr="00C30802" w:rsidRDefault="00EF290F" w:rsidP="00EF290F">
            <w:pPr>
              <w:pStyle w:val="Questionbodytext"/>
              <w:keepNext/>
              <w:rPr>
                <w:b/>
              </w:rPr>
            </w:pPr>
            <w:r w:rsidRPr="00C30802">
              <w:rPr>
                <w:b/>
              </w:rPr>
              <w:t>Response</w:t>
            </w:r>
          </w:p>
        </w:tc>
        <w:sdt>
          <w:sdtPr>
            <w:id w:val="1607079759"/>
            <w:placeholder>
              <w:docPart w:val="8C161CFC151E46BC91AF1E2D9DD01E8C"/>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7D2B3182"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15089B" w14:paraId="412F4A3C" w14:textId="77777777" w:rsidTr="00B14795">
        <w:trPr>
          <w:trHeight w:val="140"/>
        </w:trPr>
        <w:tc>
          <w:tcPr>
            <w:tcW w:w="790" w:type="pct"/>
            <w:vMerge w:val="restart"/>
            <w:vAlign w:val="center"/>
          </w:tcPr>
          <w:p w14:paraId="02310B0D" w14:textId="77777777" w:rsidR="0015089B" w:rsidRPr="00C30802" w:rsidRDefault="00472835" w:rsidP="00B14795">
            <w:pPr>
              <w:pStyle w:val="Questionbodytext"/>
              <w:keepNext/>
              <w:rPr>
                <w:b/>
              </w:rPr>
            </w:pPr>
            <w:r>
              <w:rPr>
                <w:b/>
              </w:rPr>
              <w:t xml:space="preserve">General </w:t>
            </w:r>
            <w:r w:rsidR="0015089B">
              <w:rPr>
                <w:b/>
              </w:rPr>
              <w:t>SEC Objectives</w:t>
            </w:r>
          </w:p>
        </w:tc>
        <w:tc>
          <w:tcPr>
            <w:tcW w:w="4210" w:type="pct"/>
          </w:tcPr>
          <w:p w14:paraId="2E81B5FC" w14:textId="77777777" w:rsidR="0015089B" w:rsidRDefault="00000000" w:rsidP="00EF290F">
            <w:pPr>
              <w:pStyle w:val="Questionbodytext"/>
              <w:keepNext/>
            </w:pPr>
            <w:sdt>
              <w:sdtPr>
                <w:id w:val="-214695518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(a) </w:t>
            </w:r>
            <w:r w:rsidR="0015089B" w:rsidRPr="0015089B">
              <w:t>facilitate the efficient provision, installation, and operation, as well as interoperability, of Smart Metering Systems at Energy Consumers’ premises within Great Britain</w:t>
            </w:r>
          </w:p>
        </w:tc>
      </w:tr>
      <w:tr w:rsidR="0015089B" w14:paraId="54B1216C" w14:textId="77777777" w:rsidTr="00F827C9">
        <w:trPr>
          <w:trHeight w:val="135"/>
        </w:trPr>
        <w:tc>
          <w:tcPr>
            <w:tcW w:w="790" w:type="pct"/>
            <w:vMerge/>
          </w:tcPr>
          <w:p w14:paraId="4E3FA76E" w14:textId="77777777" w:rsidR="0015089B" w:rsidRDefault="0015089B" w:rsidP="00EF290F">
            <w:pPr>
              <w:pStyle w:val="Questionbodytext"/>
              <w:keepNext/>
              <w:rPr>
                <w:b/>
              </w:rPr>
            </w:pPr>
          </w:p>
        </w:tc>
        <w:tc>
          <w:tcPr>
            <w:tcW w:w="4210" w:type="pct"/>
          </w:tcPr>
          <w:p w14:paraId="7B06F34F" w14:textId="77777777" w:rsidR="0015089B" w:rsidRDefault="00000000" w:rsidP="00EF290F">
            <w:pPr>
              <w:pStyle w:val="Questionbodytext"/>
              <w:keepNext/>
            </w:pPr>
            <w:sdt>
              <w:sdtPr>
                <w:id w:val="1478495210"/>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(b) </w:t>
            </w:r>
            <w:r w:rsidR="0015089B" w:rsidRPr="0015089B">
              <w:t xml:space="preserve">enable the DCC to </w:t>
            </w:r>
            <w:proofErr w:type="gramStart"/>
            <w:r w:rsidR="0015089B" w:rsidRPr="0015089B">
              <w:t>comply at all times</w:t>
            </w:r>
            <w:proofErr w:type="gramEnd"/>
            <w:r w:rsidR="0015089B" w:rsidRPr="0015089B">
              <w:t xml:space="preserve"> with the General Objectives of the DCC (as defined in the DCC Licence), and to efficiently discharge the other obligations imposed upon it by the DCC Licence</w:t>
            </w:r>
          </w:p>
        </w:tc>
      </w:tr>
      <w:tr w:rsidR="0015089B" w14:paraId="4DF3D66C" w14:textId="77777777" w:rsidTr="00F827C9">
        <w:trPr>
          <w:trHeight w:val="135"/>
        </w:trPr>
        <w:tc>
          <w:tcPr>
            <w:tcW w:w="790" w:type="pct"/>
            <w:vMerge/>
          </w:tcPr>
          <w:p w14:paraId="2A5C12AA" w14:textId="77777777" w:rsidR="0015089B" w:rsidRDefault="0015089B" w:rsidP="00EF290F">
            <w:pPr>
              <w:pStyle w:val="Questionbodytext"/>
              <w:keepNext/>
              <w:rPr>
                <w:b/>
              </w:rPr>
            </w:pPr>
          </w:p>
        </w:tc>
        <w:tc>
          <w:tcPr>
            <w:tcW w:w="4210" w:type="pct"/>
          </w:tcPr>
          <w:p w14:paraId="2944C2D9" w14:textId="77777777" w:rsidR="0015089B" w:rsidRDefault="00000000" w:rsidP="00EF290F">
            <w:pPr>
              <w:pStyle w:val="Questionbodytext"/>
              <w:keepNext/>
            </w:pPr>
            <w:sdt>
              <w:sdtPr>
                <w:id w:val="-1552225304"/>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(c) </w:t>
            </w:r>
            <w:r w:rsidR="0015089B" w:rsidRPr="0015089B">
              <w:t>facilitate Energy Consumers’ management of their use of electricity and gas through the provision to them of appropriate information by means of Smart Metering Systems</w:t>
            </w:r>
          </w:p>
        </w:tc>
      </w:tr>
      <w:tr w:rsidR="0015089B" w14:paraId="200970E1" w14:textId="77777777" w:rsidTr="00F827C9">
        <w:trPr>
          <w:trHeight w:val="135"/>
        </w:trPr>
        <w:tc>
          <w:tcPr>
            <w:tcW w:w="790" w:type="pct"/>
            <w:vMerge/>
          </w:tcPr>
          <w:p w14:paraId="1E75D40A" w14:textId="77777777" w:rsidR="0015089B" w:rsidRDefault="0015089B" w:rsidP="00EF290F">
            <w:pPr>
              <w:pStyle w:val="Questionbodytext"/>
              <w:keepNext/>
              <w:rPr>
                <w:b/>
              </w:rPr>
            </w:pPr>
          </w:p>
        </w:tc>
        <w:tc>
          <w:tcPr>
            <w:tcW w:w="4210" w:type="pct"/>
          </w:tcPr>
          <w:p w14:paraId="29543F34" w14:textId="77777777" w:rsidR="0015089B" w:rsidRDefault="00000000" w:rsidP="00EF290F">
            <w:pPr>
              <w:pStyle w:val="Questionbodytext"/>
              <w:keepNext/>
            </w:pPr>
            <w:sdt>
              <w:sdtPr>
                <w:id w:val="-747883399"/>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(d) </w:t>
            </w:r>
            <w:r w:rsidR="0015089B" w:rsidRPr="0015089B">
              <w:t>facilitate effective competition between persons engaged in, or in Commercial Activities connected with, the Supply of Energy</w:t>
            </w:r>
          </w:p>
        </w:tc>
      </w:tr>
      <w:tr w:rsidR="0015089B" w14:paraId="1D9C6C69" w14:textId="77777777" w:rsidTr="00F827C9">
        <w:trPr>
          <w:trHeight w:val="135"/>
        </w:trPr>
        <w:tc>
          <w:tcPr>
            <w:tcW w:w="790" w:type="pct"/>
            <w:vMerge/>
          </w:tcPr>
          <w:p w14:paraId="253C2A0D" w14:textId="77777777" w:rsidR="0015089B" w:rsidRDefault="0015089B" w:rsidP="00EF290F">
            <w:pPr>
              <w:pStyle w:val="Questionbodytext"/>
              <w:keepNext/>
              <w:rPr>
                <w:b/>
              </w:rPr>
            </w:pPr>
          </w:p>
        </w:tc>
        <w:tc>
          <w:tcPr>
            <w:tcW w:w="4210" w:type="pct"/>
          </w:tcPr>
          <w:p w14:paraId="1026050D" w14:textId="77777777" w:rsidR="0015089B" w:rsidRDefault="00000000" w:rsidP="00EF290F">
            <w:pPr>
              <w:pStyle w:val="Questionbodytext"/>
              <w:keepNext/>
            </w:pPr>
            <w:sdt>
              <w:sdtPr>
                <w:id w:val="1570373016"/>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(e) </w:t>
            </w:r>
            <w:r w:rsidR="0015089B" w:rsidRPr="0015089B">
              <w:t>facilitate such innovation in the design and operation of Energy Networks (as defined in the DCC Licence) as will best contribute to the delivery of a secure and sustainable Supply of Energy</w:t>
            </w:r>
          </w:p>
        </w:tc>
      </w:tr>
      <w:tr w:rsidR="0015089B" w14:paraId="6F774A65" w14:textId="77777777" w:rsidTr="00F827C9">
        <w:trPr>
          <w:trHeight w:val="135"/>
        </w:trPr>
        <w:tc>
          <w:tcPr>
            <w:tcW w:w="790" w:type="pct"/>
            <w:vMerge/>
          </w:tcPr>
          <w:p w14:paraId="14F7C3D3" w14:textId="77777777" w:rsidR="0015089B" w:rsidRDefault="0015089B" w:rsidP="00EF290F">
            <w:pPr>
              <w:pStyle w:val="Questionbodytext"/>
              <w:keepNext/>
              <w:rPr>
                <w:b/>
              </w:rPr>
            </w:pPr>
          </w:p>
        </w:tc>
        <w:tc>
          <w:tcPr>
            <w:tcW w:w="4210" w:type="pct"/>
          </w:tcPr>
          <w:p w14:paraId="00203AAA" w14:textId="77777777" w:rsidR="0015089B" w:rsidRDefault="00000000" w:rsidP="00EF290F">
            <w:pPr>
              <w:pStyle w:val="Questionbodytext"/>
              <w:keepNext/>
            </w:pPr>
            <w:sdt>
              <w:sdtPr>
                <w:id w:val="2110152295"/>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(f) </w:t>
            </w:r>
            <w:r w:rsidR="0015089B" w:rsidRPr="0015089B">
              <w:t>ensure the protection of Data and the security of Data and Systems in the operation of this Code</w:t>
            </w:r>
          </w:p>
        </w:tc>
      </w:tr>
      <w:tr w:rsidR="0015089B" w14:paraId="08F1CD07" w14:textId="77777777" w:rsidTr="00F827C9">
        <w:trPr>
          <w:trHeight w:val="135"/>
        </w:trPr>
        <w:tc>
          <w:tcPr>
            <w:tcW w:w="790" w:type="pct"/>
            <w:vMerge/>
          </w:tcPr>
          <w:p w14:paraId="4E6DFF33" w14:textId="77777777" w:rsidR="0015089B" w:rsidRDefault="0015089B" w:rsidP="00EF290F">
            <w:pPr>
              <w:pStyle w:val="Questionbodytext"/>
              <w:keepNext/>
              <w:rPr>
                <w:b/>
              </w:rPr>
            </w:pPr>
          </w:p>
        </w:tc>
        <w:tc>
          <w:tcPr>
            <w:tcW w:w="4210" w:type="pct"/>
          </w:tcPr>
          <w:p w14:paraId="6CE42F27" w14:textId="77777777" w:rsidR="0015089B" w:rsidRDefault="00000000" w:rsidP="00EF290F">
            <w:pPr>
              <w:pStyle w:val="Questionbodytext"/>
              <w:keepNext/>
            </w:pPr>
            <w:sdt>
              <w:sdtPr>
                <w:id w:val="1379439472"/>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(g) </w:t>
            </w:r>
            <w:r w:rsidR="0015089B" w:rsidRPr="0015089B">
              <w:t>facilitate the efficient and transparent administration and implementation of this Code</w:t>
            </w:r>
          </w:p>
        </w:tc>
      </w:tr>
      <w:tr w:rsidR="0015089B" w14:paraId="1AE7FE1E" w14:textId="77777777" w:rsidTr="00F827C9">
        <w:trPr>
          <w:trHeight w:val="135"/>
        </w:trPr>
        <w:tc>
          <w:tcPr>
            <w:tcW w:w="790" w:type="pct"/>
            <w:vMerge/>
          </w:tcPr>
          <w:p w14:paraId="3F5341B6" w14:textId="77777777" w:rsidR="0015089B" w:rsidRDefault="0015089B" w:rsidP="00EF290F">
            <w:pPr>
              <w:pStyle w:val="Questionbodytext"/>
              <w:keepNext/>
              <w:rPr>
                <w:b/>
              </w:rPr>
            </w:pPr>
          </w:p>
        </w:tc>
        <w:tc>
          <w:tcPr>
            <w:tcW w:w="4210" w:type="pct"/>
          </w:tcPr>
          <w:p w14:paraId="780CB77C" w14:textId="77777777" w:rsidR="0015089B" w:rsidRDefault="00000000" w:rsidP="00EF290F">
            <w:pPr>
              <w:pStyle w:val="Questionbodytext"/>
              <w:keepNext/>
            </w:pPr>
            <w:sdt>
              <w:sdtPr>
                <w:id w:val="-301544603"/>
                <w14:checkbox>
                  <w14:checked w14:val="0"/>
                  <w14:checkedState w14:val="2612" w14:font="MS Gothic"/>
                  <w14:uncheckedState w14:val="2610" w14:font="MS Gothic"/>
                </w14:checkbox>
              </w:sdtPr>
              <w:sdtContent>
                <w:r w:rsidR="0015089B">
                  <w:rPr>
                    <w:rFonts w:ascii="MS Gothic" w:eastAsia="MS Gothic" w:hAnsi="MS Gothic" w:hint="eastAsia"/>
                  </w:rPr>
                  <w:t>☐</w:t>
                </w:r>
              </w:sdtContent>
            </w:sdt>
            <w:r w:rsidR="0015089B">
              <w:t xml:space="preserve"> (h) </w:t>
            </w:r>
            <w:r w:rsidR="0015089B" w:rsidRPr="0015089B">
              <w:t>facilitate the establishment and operation of the Alt HAN Arrangements</w:t>
            </w:r>
          </w:p>
        </w:tc>
      </w:tr>
      <w:tr w:rsidR="00EF290F" w14:paraId="5E4A25AB" w14:textId="77777777" w:rsidTr="00F827C9">
        <w:tc>
          <w:tcPr>
            <w:tcW w:w="790" w:type="pct"/>
          </w:tcPr>
          <w:p w14:paraId="510C984B" w14:textId="77777777" w:rsidR="00EF290F" w:rsidRPr="00C30802" w:rsidRDefault="00EF290F" w:rsidP="00F827C9">
            <w:pPr>
              <w:pStyle w:val="Questionbodytext"/>
              <w:rPr>
                <w:b/>
              </w:rPr>
            </w:pPr>
            <w:r w:rsidRPr="00C30802">
              <w:rPr>
                <w:b/>
              </w:rPr>
              <w:t>Rationale</w:t>
            </w:r>
          </w:p>
        </w:tc>
        <w:sdt>
          <w:sdtPr>
            <w:id w:val="2103529675"/>
            <w:placeholder>
              <w:docPart w:val="1C1B4F0BAD2E4DFE9D6E695BF92E93F4"/>
            </w:placeholder>
            <w:temporary/>
            <w:showingPlcHdr/>
            <w15:appearance w15:val="hidden"/>
          </w:sdtPr>
          <w:sdtContent>
            <w:tc>
              <w:tcPr>
                <w:tcW w:w="4210" w:type="pct"/>
              </w:tcPr>
              <w:p w14:paraId="6B3B5574"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D7DD3DB"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10416FC8" w14:textId="77777777" w:rsidTr="00F827C9">
        <w:trPr>
          <w:tblHeader/>
        </w:trPr>
        <w:tc>
          <w:tcPr>
            <w:tcW w:w="5000" w:type="pct"/>
            <w:gridSpan w:val="2"/>
            <w:shd w:val="clear" w:color="auto" w:fill="007C31"/>
          </w:tcPr>
          <w:p w14:paraId="0F35711F" w14:textId="0B8A159E" w:rsidR="00EF290F" w:rsidRPr="00687160" w:rsidRDefault="00EF290F" w:rsidP="00F827C9">
            <w:pPr>
              <w:pStyle w:val="Questiontitle"/>
              <w:rPr>
                <w:color w:val="007C31"/>
              </w:rPr>
            </w:pPr>
            <w:r>
              <w:t xml:space="preserve">Question </w:t>
            </w:r>
            <w:r w:rsidR="001038B8">
              <w:t>2</w:t>
            </w:r>
          </w:p>
        </w:tc>
      </w:tr>
      <w:tr w:rsidR="00EF290F" w14:paraId="3328649E" w14:textId="77777777" w:rsidTr="00F827C9">
        <w:trPr>
          <w:tblHeader/>
        </w:trPr>
        <w:tc>
          <w:tcPr>
            <w:tcW w:w="5000" w:type="pct"/>
            <w:gridSpan w:val="2"/>
          </w:tcPr>
          <w:p w14:paraId="396A0401" w14:textId="77777777" w:rsidR="00EF290F" w:rsidRPr="006A08A5" w:rsidRDefault="008C26CC" w:rsidP="00F827C9">
            <w:pPr>
              <w:pStyle w:val="Questionheader"/>
              <w:jc w:val="left"/>
            </w:pPr>
            <w:r>
              <w:t>Please provide any further comments you may have.</w:t>
            </w:r>
          </w:p>
        </w:tc>
      </w:tr>
      <w:tr w:rsidR="00EF290F" w14:paraId="799AF670" w14:textId="77777777" w:rsidTr="00F827C9">
        <w:tc>
          <w:tcPr>
            <w:tcW w:w="790" w:type="pct"/>
          </w:tcPr>
          <w:p w14:paraId="2FA8DB77" w14:textId="77777777" w:rsidR="00EF290F" w:rsidRPr="00C30802" w:rsidRDefault="008C26CC" w:rsidP="00F827C9">
            <w:pPr>
              <w:pStyle w:val="Questionbodytext"/>
              <w:rPr>
                <w:b/>
              </w:rPr>
            </w:pPr>
            <w:r>
              <w:rPr>
                <w:b/>
              </w:rPr>
              <w:t>Comments</w:t>
            </w:r>
          </w:p>
        </w:tc>
        <w:sdt>
          <w:sdtPr>
            <w:id w:val="-2041964367"/>
            <w:placeholder>
              <w:docPart w:val="2AEA3EB5331D4F39B97EB6BEE8A8C6DE"/>
            </w:placeholder>
            <w:temporary/>
            <w:showingPlcHdr/>
            <w15:appearance w15:val="hidden"/>
          </w:sdtPr>
          <w:sdtContent>
            <w:tc>
              <w:tcPr>
                <w:tcW w:w="4210" w:type="pct"/>
              </w:tcPr>
              <w:p w14:paraId="7BF82471"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8ED1C66"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67A7AB8E" wp14:editId="266D5362">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187403F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5C856D9" w14:textId="77777777" w:rsidR="000A6FAF" w:rsidRDefault="000A6FAF" w:rsidP="003149DD">
                            <w:pPr>
                              <w:rPr>
                                <w:b/>
                                <w:color w:val="FFFFFF"/>
                                <w:sz w:val="24"/>
                                <w:szCs w:val="40"/>
                              </w:rPr>
                            </w:pPr>
                          </w:p>
                          <w:p w14:paraId="61B886F1" w14:textId="77777777" w:rsidR="000A6FAF" w:rsidRPr="00C9366D" w:rsidRDefault="000A6FAF" w:rsidP="003149DD">
                            <w:pPr>
                              <w:rPr>
                                <w:color w:val="FFFFFF"/>
                                <w:sz w:val="24"/>
                                <w:szCs w:val="40"/>
                              </w:rPr>
                            </w:pPr>
                            <w:r w:rsidRPr="00C9366D">
                              <w:rPr>
                                <w:color w:val="FFFFFF"/>
                                <w:sz w:val="24"/>
                                <w:szCs w:val="40"/>
                              </w:rPr>
                              <w:t>8 Fenchurch Place, London, EC3M 4AJ</w:t>
                            </w:r>
                          </w:p>
                          <w:p w14:paraId="7F1DA9A8" w14:textId="77777777" w:rsidR="000A6FAF" w:rsidRPr="00C9366D" w:rsidRDefault="000A6FAF" w:rsidP="003149DD">
                            <w:pPr>
                              <w:rPr>
                                <w:color w:val="FFFFFF"/>
                                <w:sz w:val="24"/>
                                <w:szCs w:val="40"/>
                              </w:rPr>
                            </w:pPr>
                            <w:r w:rsidRPr="00C9366D">
                              <w:rPr>
                                <w:color w:val="FFFFFF"/>
                                <w:sz w:val="24"/>
                                <w:szCs w:val="40"/>
                              </w:rPr>
                              <w:t>020 7090 7755</w:t>
                            </w:r>
                          </w:p>
                          <w:p w14:paraId="300297A1"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A7AB8E"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187403F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35C856D9" w14:textId="77777777" w:rsidR="000A6FAF" w:rsidRDefault="000A6FAF" w:rsidP="003149DD">
                      <w:pPr>
                        <w:rPr>
                          <w:b/>
                          <w:color w:val="FFFFFF"/>
                          <w:sz w:val="24"/>
                          <w:szCs w:val="40"/>
                        </w:rPr>
                      </w:pPr>
                    </w:p>
                    <w:p w14:paraId="61B886F1" w14:textId="77777777" w:rsidR="000A6FAF" w:rsidRPr="00C9366D" w:rsidRDefault="000A6FAF" w:rsidP="003149DD">
                      <w:pPr>
                        <w:rPr>
                          <w:color w:val="FFFFFF"/>
                          <w:sz w:val="24"/>
                          <w:szCs w:val="40"/>
                        </w:rPr>
                      </w:pPr>
                      <w:r w:rsidRPr="00C9366D">
                        <w:rPr>
                          <w:color w:val="FFFFFF"/>
                          <w:sz w:val="24"/>
                          <w:szCs w:val="40"/>
                        </w:rPr>
                        <w:t>8 Fenchurch Place, London, EC3M 4AJ</w:t>
                      </w:r>
                    </w:p>
                    <w:p w14:paraId="7F1DA9A8" w14:textId="77777777" w:rsidR="000A6FAF" w:rsidRPr="00C9366D" w:rsidRDefault="000A6FAF" w:rsidP="003149DD">
                      <w:pPr>
                        <w:rPr>
                          <w:color w:val="FFFFFF"/>
                          <w:sz w:val="24"/>
                          <w:szCs w:val="40"/>
                        </w:rPr>
                      </w:pPr>
                      <w:r w:rsidRPr="00C9366D">
                        <w:rPr>
                          <w:color w:val="FFFFFF"/>
                          <w:sz w:val="24"/>
                          <w:szCs w:val="40"/>
                        </w:rPr>
                        <w:t>020 7090 7755</w:t>
                      </w:r>
                    </w:p>
                    <w:p w14:paraId="300297A1"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55EB2" w14:textId="77777777" w:rsidR="008D1A00" w:rsidRDefault="008D1A00" w:rsidP="004F458B">
      <w:pPr>
        <w:spacing w:after="0" w:line="240" w:lineRule="auto"/>
      </w:pPr>
      <w:r>
        <w:separator/>
      </w:r>
    </w:p>
  </w:endnote>
  <w:endnote w:type="continuationSeparator" w:id="0">
    <w:p w14:paraId="1DBDD75C" w14:textId="77777777" w:rsidR="008D1A00" w:rsidRDefault="008D1A00"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2728E4D" w14:textId="77777777" w:rsidTr="002F353F">
      <w:tc>
        <w:tcPr>
          <w:tcW w:w="3040" w:type="dxa"/>
        </w:tcPr>
        <w:p w14:paraId="174178F6"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45CA2FD0"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7B1FD6F5" wp14:editId="0F866720">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78990C1C"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2A48B548" w14:textId="77777777" w:rsidTr="005D2C21">
      <w:trPr>
        <w:trHeight w:val="827"/>
      </w:trPr>
      <w:tc>
        <w:tcPr>
          <w:tcW w:w="3040" w:type="dxa"/>
        </w:tcPr>
        <w:p w14:paraId="1FC9EAD4" w14:textId="68803E8F"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912BFA">
            <w:rPr>
              <w:rFonts w:cs="Arial"/>
              <w:color w:val="595959" w:themeColor="text1" w:themeTint="A6"/>
              <w:sz w:val="16"/>
              <w:szCs w:val="16"/>
            </w:rPr>
            <w:t>286</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20428C1A"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405870E"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31AF41C" w14:textId="77777777" w:rsidR="000A6FAF" w:rsidRDefault="000A6FAF" w:rsidP="00633F6B">
          <w:pPr>
            <w:pStyle w:val="Footer"/>
            <w:jc w:val="right"/>
            <w:rPr>
              <w:rFonts w:cs="Arial"/>
              <w:color w:val="595959" w:themeColor="text1" w:themeTint="A6"/>
              <w:sz w:val="16"/>
              <w:szCs w:val="16"/>
            </w:rPr>
          </w:pPr>
        </w:p>
        <w:p w14:paraId="4C13AFB6"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425F4EAB"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CE69E" w14:textId="77777777" w:rsidR="008D1A00" w:rsidRDefault="008D1A00" w:rsidP="004F458B">
      <w:pPr>
        <w:spacing w:after="0" w:line="240" w:lineRule="auto"/>
      </w:pPr>
      <w:r>
        <w:separator/>
      </w:r>
    </w:p>
  </w:footnote>
  <w:footnote w:type="continuationSeparator" w:id="0">
    <w:p w14:paraId="050F737D" w14:textId="77777777" w:rsidR="008D1A00" w:rsidRDefault="008D1A00"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FC77" w14:textId="77777777" w:rsidR="000A6FAF" w:rsidRDefault="000A6FAF" w:rsidP="003E558E">
    <w:pPr>
      <w:pStyle w:val="Header"/>
      <w:jc w:val="right"/>
    </w:pPr>
    <w:r w:rsidRPr="003E558E">
      <w:rPr>
        <w:noProof/>
        <w:lang w:eastAsia="en-GB"/>
      </w:rPr>
      <w:drawing>
        <wp:inline distT="0" distB="0" distL="0" distR="0" wp14:anchorId="04491029" wp14:editId="01FDA7ED">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514"/>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3D60"/>
    <w:rsid w:val="00075828"/>
    <w:rsid w:val="0007628C"/>
    <w:rsid w:val="00077AD5"/>
    <w:rsid w:val="00081578"/>
    <w:rsid w:val="00082C70"/>
    <w:rsid w:val="0008420A"/>
    <w:rsid w:val="00085763"/>
    <w:rsid w:val="00091612"/>
    <w:rsid w:val="00094C7E"/>
    <w:rsid w:val="00097427"/>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38B8"/>
    <w:rsid w:val="0010448B"/>
    <w:rsid w:val="00106158"/>
    <w:rsid w:val="00117A88"/>
    <w:rsid w:val="00121A17"/>
    <w:rsid w:val="00134821"/>
    <w:rsid w:val="00134D8E"/>
    <w:rsid w:val="00142F24"/>
    <w:rsid w:val="001453D4"/>
    <w:rsid w:val="00146305"/>
    <w:rsid w:val="0015089B"/>
    <w:rsid w:val="00150EB4"/>
    <w:rsid w:val="0015201A"/>
    <w:rsid w:val="00152E20"/>
    <w:rsid w:val="0015324F"/>
    <w:rsid w:val="0015743D"/>
    <w:rsid w:val="001606E0"/>
    <w:rsid w:val="0016136E"/>
    <w:rsid w:val="00162FA3"/>
    <w:rsid w:val="00164A01"/>
    <w:rsid w:val="00165F1E"/>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0EF"/>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07E"/>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72835"/>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3D65"/>
    <w:rsid w:val="005964DD"/>
    <w:rsid w:val="00597B0B"/>
    <w:rsid w:val="005A2125"/>
    <w:rsid w:val="005A3D34"/>
    <w:rsid w:val="005A3F5D"/>
    <w:rsid w:val="005A6FFF"/>
    <w:rsid w:val="005A75F3"/>
    <w:rsid w:val="005B3D6B"/>
    <w:rsid w:val="005B5514"/>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27E6B"/>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58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7DF"/>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1A00"/>
    <w:rsid w:val="008D23B0"/>
    <w:rsid w:val="008D29ED"/>
    <w:rsid w:val="008D53C8"/>
    <w:rsid w:val="008E07ED"/>
    <w:rsid w:val="008E28FE"/>
    <w:rsid w:val="008E5272"/>
    <w:rsid w:val="008F14C6"/>
    <w:rsid w:val="008F1A66"/>
    <w:rsid w:val="008F237C"/>
    <w:rsid w:val="008F49AE"/>
    <w:rsid w:val="008F5796"/>
    <w:rsid w:val="008F5E6E"/>
    <w:rsid w:val="00901F84"/>
    <w:rsid w:val="00903A8C"/>
    <w:rsid w:val="00904F87"/>
    <w:rsid w:val="00907A4A"/>
    <w:rsid w:val="00912B99"/>
    <w:rsid w:val="00912BFA"/>
    <w:rsid w:val="00914652"/>
    <w:rsid w:val="00921D28"/>
    <w:rsid w:val="00922D1F"/>
    <w:rsid w:val="00924878"/>
    <w:rsid w:val="00924B55"/>
    <w:rsid w:val="0092558F"/>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2D6C"/>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4B7"/>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795"/>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420F"/>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31B7"/>
    <w:rsid w:val="00E5727E"/>
    <w:rsid w:val="00E6003D"/>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27832"/>
  <w15:docId w15:val="{E7466A5A-E59B-40C2-9293-44F21ECD6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324825656">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establishment-of-the-privacy-sub-committee-into-the-sec/"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jaminGiblin\GEMSERV%20LTD\SECCo%20-%20Documents\05%20-%20Modifications\Templates\01%20-%20Documents\04%20-%20Report%20Phase%20documents\01%20-%20Modification%20Report%20Consultation\Modification%20Report%20Consultation%20Template%20(w%20SEC%20Objs)%20new%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28ACDF8D5B4EFA8E3C0DDD69500220"/>
        <w:category>
          <w:name w:val="General"/>
          <w:gallery w:val="placeholder"/>
        </w:category>
        <w:types>
          <w:type w:val="bbPlcHdr"/>
        </w:types>
        <w:behaviors>
          <w:behavior w:val="content"/>
        </w:behaviors>
        <w:guid w:val="{682D6395-0D95-4591-A095-DEF0A1C62D37}"/>
      </w:docPartPr>
      <w:docPartBody>
        <w:p w:rsidR="00000000" w:rsidRDefault="00000000">
          <w:pPr>
            <w:pStyle w:val="0B28ACDF8D5B4EFA8E3C0DDD69500220"/>
          </w:pPr>
          <w:r w:rsidRPr="004F77A6">
            <w:rPr>
              <w:rStyle w:val="PlaceholderText"/>
            </w:rPr>
            <w:t xml:space="preserve">Click </w:t>
          </w:r>
          <w:r>
            <w:rPr>
              <w:rStyle w:val="PlaceholderText"/>
            </w:rPr>
            <w:t>and insert your name</w:t>
          </w:r>
        </w:p>
      </w:docPartBody>
    </w:docPart>
    <w:docPart>
      <w:docPartPr>
        <w:name w:val="ACA097288DB8475288B48CB0BBD89A20"/>
        <w:category>
          <w:name w:val="General"/>
          <w:gallery w:val="placeholder"/>
        </w:category>
        <w:types>
          <w:type w:val="bbPlcHdr"/>
        </w:types>
        <w:behaviors>
          <w:behavior w:val="content"/>
        </w:behaviors>
        <w:guid w:val="{38FAF9AB-0A29-4C3F-AE3D-D00C99B81448}"/>
      </w:docPartPr>
      <w:docPartBody>
        <w:p w:rsidR="00000000" w:rsidRDefault="00000000">
          <w:pPr>
            <w:pStyle w:val="ACA097288DB8475288B48CB0BBD89A20"/>
          </w:pPr>
          <w:r w:rsidRPr="004F77A6">
            <w:rPr>
              <w:rStyle w:val="PlaceholderText"/>
            </w:rPr>
            <w:t xml:space="preserve">Click </w:t>
          </w:r>
          <w:r>
            <w:rPr>
              <w:rStyle w:val="PlaceholderText"/>
            </w:rPr>
            <w:t>and insert the name of the organisation you are responding for</w:t>
          </w:r>
        </w:p>
      </w:docPartBody>
    </w:docPart>
    <w:docPart>
      <w:docPartPr>
        <w:name w:val="E9FF4ABC0C3044FEB04EE126A674F960"/>
        <w:category>
          <w:name w:val="General"/>
          <w:gallery w:val="placeholder"/>
        </w:category>
        <w:types>
          <w:type w:val="bbPlcHdr"/>
        </w:types>
        <w:behaviors>
          <w:behavior w:val="content"/>
        </w:behaviors>
        <w:guid w:val="{0C90BEAC-BF69-4EE6-9BD2-E58B91A2B68B}"/>
      </w:docPartPr>
      <w:docPartBody>
        <w:p w:rsidR="00000000" w:rsidRDefault="00000000">
          <w:pPr>
            <w:pStyle w:val="E9FF4ABC0C3044FEB04EE126A674F960"/>
          </w:pPr>
          <w:r w:rsidRPr="004F77A6">
            <w:rPr>
              <w:rStyle w:val="PlaceholderText"/>
            </w:rPr>
            <w:t xml:space="preserve">Click </w:t>
          </w:r>
          <w:r>
            <w:rPr>
              <w:rStyle w:val="PlaceholderText"/>
            </w:rPr>
            <w:t>and insert a phone number we can call you on with any queries</w:t>
          </w:r>
        </w:p>
      </w:docPartBody>
    </w:docPart>
    <w:docPart>
      <w:docPartPr>
        <w:name w:val="C236D79A3D4145E5AF9FE4BFD0FBAC0C"/>
        <w:category>
          <w:name w:val="General"/>
          <w:gallery w:val="placeholder"/>
        </w:category>
        <w:types>
          <w:type w:val="bbPlcHdr"/>
        </w:types>
        <w:behaviors>
          <w:behavior w:val="content"/>
        </w:behaviors>
        <w:guid w:val="{D6EF4465-73C5-4F05-BF60-CFF9E40BD1D6}"/>
      </w:docPartPr>
      <w:docPartBody>
        <w:p w:rsidR="00000000" w:rsidRDefault="00000000">
          <w:pPr>
            <w:pStyle w:val="C236D79A3D4145E5AF9FE4BFD0FBAC0C"/>
          </w:pPr>
          <w:r w:rsidRPr="004F77A6">
            <w:rPr>
              <w:rStyle w:val="PlaceholderText"/>
            </w:rPr>
            <w:t>C</w:t>
          </w:r>
          <w:r>
            <w:rPr>
              <w:rStyle w:val="PlaceholderText"/>
            </w:rPr>
            <w:t>lick and select your Party Category</w:t>
          </w:r>
        </w:p>
      </w:docPartBody>
    </w:docPart>
    <w:docPart>
      <w:docPartPr>
        <w:name w:val="5EC6F00E8238445D917C20268DA1DE30"/>
        <w:category>
          <w:name w:val="General"/>
          <w:gallery w:val="placeholder"/>
        </w:category>
        <w:types>
          <w:type w:val="bbPlcHdr"/>
        </w:types>
        <w:behaviors>
          <w:behavior w:val="content"/>
        </w:behaviors>
        <w:guid w:val="{CB86DB24-32DE-43F1-BD94-563F11E7B74F}"/>
      </w:docPartPr>
      <w:docPartBody>
        <w:p w:rsidR="00000000" w:rsidRDefault="00000000">
          <w:pPr>
            <w:pStyle w:val="5EC6F00E8238445D917C20268DA1DE30"/>
          </w:pPr>
          <w:r w:rsidRPr="004F77A6">
            <w:rPr>
              <w:rStyle w:val="PlaceholderText"/>
            </w:rPr>
            <w:t xml:space="preserve">Click </w:t>
          </w:r>
          <w:r>
            <w:rPr>
              <w:rStyle w:val="PlaceholderText"/>
            </w:rPr>
            <w:t xml:space="preserve">and insert the name(s) of any SEC Parties you </w:t>
          </w:r>
          <w:r>
            <w:rPr>
              <w:rStyle w:val="PlaceholderText"/>
            </w:rPr>
            <w:t>are responding for</w:t>
          </w:r>
        </w:p>
      </w:docPartBody>
    </w:docPart>
    <w:docPart>
      <w:docPartPr>
        <w:name w:val="8418BB79C5774FE085BD038044F39693"/>
        <w:category>
          <w:name w:val="General"/>
          <w:gallery w:val="placeholder"/>
        </w:category>
        <w:types>
          <w:type w:val="bbPlcHdr"/>
        </w:types>
        <w:behaviors>
          <w:behavior w:val="content"/>
        </w:behaviors>
        <w:guid w:val="{C0CD0FC3-FC52-42F1-AAD1-139083A811B8}"/>
      </w:docPartPr>
      <w:docPartBody>
        <w:p w:rsidR="00000000" w:rsidRDefault="00000000">
          <w:pPr>
            <w:pStyle w:val="8418BB79C5774FE085BD038044F39693"/>
          </w:pPr>
          <w:r w:rsidRPr="004F77A6">
            <w:rPr>
              <w:rStyle w:val="PlaceholderText"/>
            </w:rPr>
            <w:t>C</w:t>
          </w:r>
          <w:r>
            <w:rPr>
              <w:rStyle w:val="PlaceholderText"/>
            </w:rPr>
            <w:t>lick and select your response</w:t>
          </w:r>
        </w:p>
      </w:docPartBody>
    </w:docPart>
    <w:docPart>
      <w:docPartPr>
        <w:name w:val="8C161CFC151E46BC91AF1E2D9DD01E8C"/>
        <w:category>
          <w:name w:val="General"/>
          <w:gallery w:val="placeholder"/>
        </w:category>
        <w:types>
          <w:type w:val="bbPlcHdr"/>
        </w:types>
        <w:behaviors>
          <w:behavior w:val="content"/>
        </w:behaviors>
        <w:guid w:val="{DAC0FE6B-8D03-4D8E-96CF-4E7489AAED12}"/>
      </w:docPartPr>
      <w:docPartBody>
        <w:p w:rsidR="00000000" w:rsidRDefault="00000000">
          <w:pPr>
            <w:pStyle w:val="8C161CFC151E46BC91AF1E2D9DD01E8C"/>
          </w:pPr>
          <w:r w:rsidRPr="004F77A6">
            <w:rPr>
              <w:rStyle w:val="PlaceholderText"/>
            </w:rPr>
            <w:t>C</w:t>
          </w:r>
          <w:r>
            <w:rPr>
              <w:rStyle w:val="PlaceholderText"/>
            </w:rPr>
            <w:t>lick and select your response</w:t>
          </w:r>
        </w:p>
      </w:docPartBody>
    </w:docPart>
    <w:docPart>
      <w:docPartPr>
        <w:name w:val="1C1B4F0BAD2E4DFE9D6E695BF92E93F4"/>
        <w:category>
          <w:name w:val="General"/>
          <w:gallery w:val="placeholder"/>
        </w:category>
        <w:types>
          <w:type w:val="bbPlcHdr"/>
        </w:types>
        <w:behaviors>
          <w:behavior w:val="content"/>
        </w:behaviors>
        <w:guid w:val="{B4A906DB-55AB-4529-AA02-D0993E71BA71}"/>
      </w:docPartPr>
      <w:docPartBody>
        <w:p w:rsidR="00000000" w:rsidRDefault="00000000">
          <w:pPr>
            <w:pStyle w:val="1C1B4F0BAD2E4DFE9D6E695BF92E93F4"/>
          </w:pPr>
          <w:r w:rsidRPr="004F77A6">
            <w:rPr>
              <w:rStyle w:val="PlaceholderText"/>
            </w:rPr>
            <w:t xml:space="preserve">Click </w:t>
          </w:r>
          <w:r>
            <w:rPr>
              <w:rStyle w:val="PlaceholderText"/>
            </w:rPr>
            <w:t>and insert the rationale for your response</w:t>
          </w:r>
        </w:p>
      </w:docPartBody>
    </w:docPart>
    <w:docPart>
      <w:docPartPr>
        <w:name w:val="2AEA3EB5331D4F39B97EB6BEE8A8C6DE"/>
        <w:category>
          <w:name w:val="General"/>
          <w:gallery w:val="placeholder"/>
        </w:category>
        <w:types>
          <w:type w:val="bbPlcHdr"/>
        </w:types>
        <w:behaviors>
          <w:behavior w:val="content"/>
        </w:behaviors>
        <w:guid w:val="{DA0EE6CF-111C-45D5-9B33-98A355D67A38}"/>
      </w:docPartPr>
      <w:docPartBody>
        <w:p w:rsidR="00000000" w:rsidRDefault="00000000">
          <w:pPr>
            <w:pStyle w:val="2AEA3EB5331D4F39B97EB6BEE8A8C6DE"/>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088"/>
    <w:rsid w:val="001E30EF"/>
    <w:rsid w:val="00820088"/>
    <w:rsid w:val="00FE30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B28ACDF8D5B4EFA8E3C0DDD69500220">
    <w:name w:val="0B28ACDF8D5B4EFA8E3C0DDD69500220"/>
  </w:style>
  <w:style w:type="paragraph" w:customStyle="1" w:styleId="ACA097288DB8475288B48CB0BBD89A20">
    <w:name w:val="ACA097288DB8475288B48CB0BBD89A20"/>
  </w:style>
  <w:style w:type="paragraph" w:customStyle="1" w:styleId="E9FF4ABC0C3044FEB04EE126A674F960">
    <w:name w:val="E9FF4ABC0C3044FEB04EE126A674F960"/>
  </w:style>
  <w:style w:type="paragraph" w:customStyle="1" w:styleId="C236D79A3D4145E5AF9FE4BFD0FBAC0C">
    <w:name w:val="C236D79A3D4145E5AF9FE4BFD0FBAC0C"/>
  </w:style>
  <w:style w:type="paragraph" w:customStyle="1" w:styleId="5EC6F00E8238445D917C20268DA1DE30">
    <w:name w:val="5EC6F00E8238445D917C20268DA1DE30"/>
  </w:style>
  <w:style w:type="paragraph" w:customStyle="1" w:styleId="8418BB79C5774FE085BD038044F39693">
    <w:name w:val="8418BB79C5774FE085BD038044F39693"/>
  </w:style>
  <w:style w:type="paragraph" w:customStyle="1" w:styleId="8C161CFC151E46BC91AF1E2D9DD01E8C">
    <w:name w:val="8C161CFC151E46BC91AF1E2D9DD01E8C"/>
  </w:style>
  <w:style w:type="paragraph" w:customStyle="1" w:styleId="1C1B4F0BAD2E4DFE9D6E695BF92E93F4">
    <w:name w:val="1C1B4F0BAD2E4DFE9D6E695BF92E93F4"/>
  </w:style>
  <w:style w:type="paragraph" w:customStyle="1" w:styleId="7CE6512C78004030850551B183E6415D">
    <w:name w:val="7CE6512C78004030850551B183E6415D"/>
  </w:style>
  <w:style w:type="paragraph" w:customStyle="1" w:styleId="CD49370970124604B312E147A9099181">
    <w:name w:val="CD49370970124604B312E147A9099181"/>
  </w:style>
  <w:style w:type="paragraph" w:customStyle="1" w:styleId="2AEA3EB5331D4F39B97EB6BEE8A8C6DE">
    <w:name w:val="2AEA3EB5331D4F39B97EB6BEE8A8C6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DFDE5057-8AB3-4A3C-9131-F46C95DC8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 (w SEC Objs) new 2</Template>
  <TotalTime>14</TotalTime>
  <Pages>4</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Giblin</dc:creator>
  <cp:keywords/>
  <dc:description/>
  <cp:lastModifiedBy>Ben Giblin</cp:lastModifiedBy>
  <cp:revision>9</cp:revision>
  <cp:lastPrinted>2018-06-08T10:24:00Z</cp:lastPrinted>
  <dcterms:created xsi:type="dcterms:W3CDTF">2025-04-15T10:45:00Z</dcterms:created>
  <dcterms:modified xsi:type="dcterms:W3CDTF">2025-04-15T11:12:00Z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